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46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C833EF" w:rsidP="0041298F">
            <w:pPr>
              <w:pStyle w:val="Picture"/>
            </w:pPr>
            <w:r>
              <w:pict>
                <v:shape id="_x0000_i1027" type="#_x0000_t75" style="width:6in;height:36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227916" w:rsidP="002C5E76">
      <w:pPr>
        <w:pStyle w:val="FSSHeading"/>
      </w:pPr>
      <w:r>
        <w:t>Project</w:t>
      </w:r>
      <w:r w:rsidR="002C5E76" w:rsidRPr="0041298F">
        <w:t xml:space="preserve"> </w:t>
      </w:r>
      <w:r w:rsidR="00D605D2">
        <w:t>1.1.3</w:t>
      </w:r>
      <w:r w:rsidR="003B0686">
        <w:t xml:space="preserve"> </w:t>
      </w:r>
      <w:r>
        <w:t>Evaluation Rubric</w:t>
      </w:r>
    </w:p>
    <w:p w:rsidR="002C5E76" w:rsidRDefault="002C5E76" w:rsidP="002C5E76"/>
    <w:tbl>
      <w:tblPr>
        <w:tblW w:w="14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30"/>
        <w:gridCol w:w="2542"/>
        <w:gridCol w:w="2543"/>
        <w:gridCol w:w="2542"/>
        <w:gridCol w:w="2543"/>
        <w:gridCol w:w="2219"/>
      </w:tblGrid>
      <w:tr w:rsidR="004F5B01" w:rsidTr="00C833EF">
        <w:trPr>
          <w:tblHeader/>
          <w:jc w:val="center"/>
        </w:trPr>
        <w:tc>
          <w:tcPr>
            <w:tcW w:w="2130" w:type="dxa"/>
          </w:tcPr>
          <w:p w:rsidR="004F5B01" w:rsidRDefault="004F5B01" w:rsidP="00432738">
            <w:pPr>
              <w:spacing w:before="100" w:after="100"/>
              <w:rPr>
                <w:b/>
              </w:rPr>
            </w:pPr>
            <w:r>
              <w:rPr>
                <w:b/>
              </w:rPr>
              <w:t>Topics</w:t>
            </w:r>
          </w:p>
        </w:tc>
        <w:tc>
          <w:tcPr>
            <w:tcW w:w="2542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4 points</w:t>
            </w:r>
          </w:p>
        </w:tc>
        <w:tc>
          <w:tcPr>
            <w:tcW w:w="2543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3 points</w:t>
            </w:r>
          </w:p>
        </w:tc>
        <w:tc>
          <w:tcPr>
            <w:tcW w:w="2542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2 points</w:t>
            </w:r>
          </w:p>
        </w:tc>
        <w:tc>
          <w:tcPr>
            <w:tcW w:w="2543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1 point</w:t>
            </w:r>
          </w:p>
        </w:tc>
        <w:tc>
          <w:tcPr>
            <w:tcW w:w="2219" w:type="dxa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Teacher Comments</w:t>
            </w:r>
          </w:p>
        </w:tc>
      </w:tr>
      <w:tr w:rsidR="00D605D2" w:rsidTr="00C833EF">
        <w:trPr>
          <w:jc w:val="center"/>
        </w:trPr>
        <w:tc>
          <w:tcPr>
            <w:tcW w:w="2130" w:type="dxa"/>
          </w:tcPr>
          <w:p w:rsidR="00D605D2" w:rsidRPr="00537E83" w:rsidRDefault="00D605D2" w:rsidP="00D605D2">
            <w:pPr>
              <w:rPr>
                <w:rStyle w:val="Bold"/>
              </w:rPr>
            </w:pPr>
            <w:r w:rsidRPr="00537E83">
              <w:rPr>
                <w:rStyle w:val="Bold"/>
              </w:rPr>
              <w:t>Statements and/or Questions Considered</w:t>
            </w:r>
          </w:p>
        </w:tc>
        <w:tc>
          <w:tcPr>
            <w:tcW w:w="2542" w:type="dxa"/>
          </w:tcPr>
          <w:p w:rsidR="00D605D2" w:rsidRPr="00336B93" w:rsidRDefault="00D605D2" w:rsidP="00D605D2">
            <w:pPr>
              <w:pStyle w:val="MatrixRubricEntries"/>
              <w:rPr>
                <w:rStyle w:val="RubricEntries10pt"/>
              </w:rPr>
            </w:pPr>
            <w:r w:rsidRPr="00537E83">
              <w:rPr>
                <w:rStyle w:val="RubricEntries10pt"/>
              </w:rPr>
              <w:t>The presentation provides information on each of the considered statements and/or questions</w:t>
            </w:r>
            <w:r w:rsidRPr="00336B93">
              <w:rPr>
                <w:rStyle w:val="RubricEntries10pt"/>
              </w:rPr>
              <w:t>.</w:t>
            </w:r>
          </w:p>
          <w:p w:rsidR="00D605D2" w:rsidRPr="00336B93" w:rsidRDefault="00D605D2" w:rsidP="00D605D2">
            <w:pPr>
              <w:pStyle w:val="MatrixBullets"/>
              <w:rPr>
                <w:rStyle w:val="RubricEntries10pt"/>
              </w:rPr>
            </w:pPr>
            <w:r w:rsidRPr="00336B93">
              <w:rPr>
                <w:rStyle w:val="RubricEntries10pt"/>
              </w:rPr>
              <w:t>Stated topic and description</w:t>
            </w:r>
          </w:p>
          <w:p w:rsidR="00D605D2" w:rsidRPr="00336B93" w:rsidRDefault="00D605D2" w:rsidP="00D605D2">
            <w:pPr>
              <w:pStyle w:val="MatrixBullets"/>
              <w:rPr>
                <w:rStyle w:val="RubricEntries10pt"/>
              </w:rPr>
            </w:pPr>
            <w:r w:rsidRPr="00336B93">
              <w:rPr>
                <w:rStyle w:val="RubricEntries10pt"/>
              </w:rPr>
              <w:t xml:space="preserve">Major impacts caused by </w:t>
            </w:r>
            <w:r w:rsidR="00BE3449">
              <w:rPr>
                <w:rStyle w:val="RubricEntries10pt"/>
              </w:rPr>
              <w:t xml:space="preserve">the </w:t>
            </w:r>
            <w:r w:rsidRPr="00336B93">
              <w:rPr>
                <w:rStyle w:val="RubricEntries10pt"/>
              </w:rPr>
              <w:t>topic</w:t>
            </w:r>
          </w:p>
          <w:p w:rsidR="00D605D2" w:rsidRPr="00336B93" w:rsidRDefault="00BE3449" w:rsidP="00D605D2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 xml:space="preserve">Important years </w:t>
            </w:r>
            <w:r w:rsidR="00C833EF">
              <w:rPr>
                <w:rStyle w:val="RubricEntries10pt"/>
              </w:rPr>
              <w:t xml:space="preserve">pertaining to </w:t>
            </w:r>
            <w:r>
              <w:rPr>
                <w:rStyle w:val="RubricEntries10pt"/>
              </w:rPr>
              <w:t>the</w:t>
            </w:r>
            <w:r w:rsidR="00D605D2" w:rsidRPr="00336B93">
              <w:rPr>
                <w:rStyle w:val="RubricEntries10pt"/>
              </w:rPr>
              <w:t xml:space="preserve"> topic</w:t>
            </w:r>
          </w:p>
          <w:p w:rsidR="00D605D2" w:rsidRPr="00336B93" w:rsidRDefault="00BE3449" w:rsidP="00D605D2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Three important facts about the</w:t>
            </w:r>
            <w:r w:rsidR="00D605D2" w:rsidRPr="00336B93">
              <w:rPr>
                <w:rStyle w:val="RubricEntries10pt"/>
              </w:rPr>
              <w:t xml:space="preserve"> topic</w:t>
            </w:r>
          </w:p>
          <w:p w:rsidR="00D605D2" w:rsidRPr="002C062F" w:rsidRDefault="00D605D2" w:rsidP="00D605D2">
            <w:pPr>
              <w:pStyle w:val="MatrixBullets"/>
            </w:pPr>
            <w:r w:rsidRPr="00336B93">
              <w:rPr>
                <w:rStyle w:val="RubricEntries10pt"/>
              </w:rPr>
              <w:t>Additional facts or interesting info</w:t>
            </w:r>
            <w:r w:rsidR="00BE3449">
              <w:rPr>
                <w:rStyle w:val="RubricEntries10pt"/>
              </w:rPr>
              <w:t>rmation about the</w:t>
            </w:r>
            <w:r w:rsidRPr="00336B93">
              <w:rPr>
                <w:rStyle w:val="RubricEntries10pt"/>
              </w:rPr>
              <w:t xml:space="preserve"> topic</w:t>
            </w:r>
          </w:p>
        </w:tc>
        <w:tc>
          <w:tcPr>
            <w:tcW w:w="2543" w:type="dxa"/>
          </w:tcPr>
          <w:p w:rsidR="00D605D2" w:rsidRPr="00336B93" w:rsidRDefault="00D605D2" w:rsidP="00D605D2">
            <w:pPr>
              <w:pStyle w:val="MatrixRubricEntries"/>
              <w:rPr>
                <w:rStyle w:val="RubricEntries10pt"/>
              </w:rPr>
            </w:pPr>
            <w:r w:rsidRPr="00537E83">
              <w:rPr>
                <w:rStyle w:val="RubricEntries10pt"/>
              </w:rPr>
              <w:t>The presentation provides information on each of the considered statements and/or questions</w:t>
            </w:r>
            <w:r w:rsidRPr="00336B93">
              <w:rPr>
                <w:rStyle w:val="RubricEntries10pt"/>
              </w:rPr>
              <w:t>.</w:t>
            </w:r>
          </w:p>
          <w:p w:rsidR="00D605D2" w:rsidRPr="007775AB" w:rsidRDefault="00D605D2" w:rsidP="00D605D2">
            <w:pPr>
              <w:pStyle w:val="MatrixBullets"/>
            </w:pPr>
            <w:r w:rsidRPr="007775AB">
              <w:t>Stated topic and description</w:t>
            </w:r>
          </w:p>
          <w:p w:rsidR="00D605D2" w:rsidRPr="007775AB" w:rsidRDefault="00D605D2" w:rsidP="00D605D2">
            <w:pPr>
              <w:pStyle w:val="MatrixBullets"/>
            </w:pPr>
            <w:r w:rsidRPr="007775AB">
              <w:t xml:space="preserve">Major impacts caused by </w:t>
            </w:r>
            <w:r w:rsidR="00BE3449">
              <w:t xml:space="preserve">the </w:t>
            </w:r>
            <w:r w:rsidRPr="007775AB">
              <w:t>topic</w:t>
            </w:r>
          </w:p>
          <w:p w:rsidR="00D605D2" w:rsidRPr="007775AB" w:rsidRDefault="00BE3449" w:rsidP="00D605D2">
            <w:pPr>
              <w:pStyle w:val="MatrixBullets"/>
            </w:pPr>
            <w:r>
              <w:t xml:space="preserve">Important years </w:t>
            </w:r>
            <w:r w:rsidR="00C833EF">
              <w:rPr>
                <w:rStyle w:val="RubricEntries10pt"/>
              </w:rPr>
              <w:t xml:space="preserve">pertaining to </w:t>
            </w:r>
            <w:r>
              <w:t>the</w:t>
            </w:r>
            <w:r w:rsidR="00D605D2" w:rsidRPr="007775AB">
              <w:t xml:space="preserve"> topic</w:t>
            </w:r>
          </w:p>
          <w:p w:rsidR="00D605D2" w:rsidRPr="002C062F" w:rsidRDefault="00BE3449" w:rsidP="00D605D2">
            <w:pPr>
              <w:pStyle w:val="MatrixBullets"/>
            </w:pPr>
            <w:r>
              <w:t>Three important facts about the</w:t>
            </w:r>
            <w:r w:rsidR="00D605D2" w:rsidRPr="007775AB">
              <w:t xml:space="preserve"> topic</w:t>
            </w:r>
          </w:p>
        </w:tc>
        <w:tc>
          <w:tcPr>
            <w:tcW w:w="2542" w:type="dxa"/>
          </w:tcPr>
          <w:p w:rsidR="00D605D2" w:rsidRDefault="00D605D2" w:rsidP="00D605D2">
            <w:pPr>
              <w:pStyle w:val="MatrixRubricEntries"/>
            </w:pPr>
            <w:r w:rsidRPr="00537E83">
              <w:rPr>
                <w:rStyle w:val="RubricEntries10pt"/>
              </w:rPr>
              <w:t>The presentation is missing one of the following statements and/or questions</w:t>
            </w:r>
            <w:r>
              <w:rPr>
                <w:rStyle w:val="RubricEntries10pt"/>
              </w:rPr>
              <w:t>.</w:t>
            </w:r>
          </w:p>
          <w:p w:rsidR="00D605D2" w:rsidRPr="007775AB" w:rsidRDefault="00D605D2" w:rsidP="00D605D2">
            <w:pPr>
              <w:pStyle w:val="MatrixBullets"/>
            </w:pPr>
            <w:r w:rsidRPr="007775AB">
              <w:t>Stated topic and description</w:t>
            </w:r>
          </w:p>
          <w:p w:rsidR="00D605D2" w:rsidRPr="007775AB" w:rsidRDefault="00D605D2" w:rsidP="00D605D2">
            <w:pPr>
              <w:pStyle w:val="MatrixBullets"/>
            </w:pPr>
            <w:r w:rsidRPr="007775AB">
              <w:t xml:space="preserve">Major impacts caused by </w:t>
            </w:r>
            <w:r w:rsidR="00BE3449">
              <w:t xml:space="preserve">the </w:t>
            </w:r>
            <w:r w:rsidRPr="007775AB">
              <w:t>topic</w:t>
            </w:r>
          </w:p>
          <w:p w:rsidR="00D605D2" w:rsidRPr="007775AB" w:rsidRDefault="00BE3449" w:rsidP="00D605D2">
            <w:pPr>
              <w:pStyle w:val="MatrixBullets"/>
            </w:pPr>
            <w:r>
              <w:t xml:space="preserve">Important years </w:t>
            </w:r>
            <w:r w:rsidR="00C833EF">
              <w:rPr>
                <w:rStyle w:val="RubricEntries10pt"/>
              </w:rPr>
              <w:t>pertaining to</w:t>
            </w:r>
            <w:r>
              <w:t xml:space="preserve"> the</w:t>
            </w:r>
            <w:r w:rsidR="00D605D2" w:rsidRPr="007775AB">
              <w:t xml:space="preserve"> topic</w:t>
            </w:r>
          </w:p>
          <w:p w:rsidR="00D605D2" w:rsidRPr="0042192A" w:rsidRDefault="00BE3449" w:rsidP="00D605D2">
            <w:pPr>
              <w:pStyle w:val="MatrixBullets"/>
            </w:pPr>
            <w:r>
              <w:t>Three important facts about the</w:t>
            </w:r>
            <w:r w:rsidR="00D605D2" w:rsidRPr="007775AB">
              <w:t xml:space="preserve"> topic</w:t>
            </w:r>
          </w:p>
        </w:tc>
        <w:tc>
          <w:tcPr>
            <w:tcW w:w="2543" w:type="dxa"/>
          </w:tcPr>
          <w:p w:rsidR="00D605D2" w:rsidRPr="00537E83" w:rsidRDefault="00D605D2" w:rsidP="00D605D2">
            <w:pPr>
              <w:pStyle w:val="MatrixRubricEntries"/>
              <w:rPr>
                <w:rStyle w:val="RubricEntries10pt"/>
              </w:rPr>
            </w:pPr>
            <w:r w:rsidRPr="00537E83">
              <w:rPr>
                <w:rStyle w:val="RubricEntries10pt"/>
              </w:rPr>
              <w:t>The presentation is missing more than one of the following statements and/or questions</w:t>
            </w:r>
            <w:r w:rsidRPr="00336B93">
              <w:rPr>
                <w:rStyle w:val="RubricEntries10pt"/>
              </w:rPr>
              <w:t>.</w:t>
            </w:r>
          </w:p>
          <w:p w:rsidR="00D605D2" w:rsidRPr="007775AB" w:rsidRDefault="00D605D2" w:rsidP="00D605D2">
            <w:pPr>
              <w:pStyle w:val="MatrixBullets"/>
            </w:pPr>
            <w:r w:rsidRPr="007775AB">
              <w:t>Stated topic and description</w:t>
            </w:r>
          </w:p>
          <w:p w:rsidR="00D605D2" w:rsidRPr="007775AB" w:rsidRDefault="00D605D2" w:rsidP="00D605D2">
            <w:pPr>
              <w:pStyle w:val="MatrixBullets"/>
            </w:pPr>
            <w:r w:rsidRPr="007775AB">
              <w:t xml:space="preserve">Major impacts caused by </w:t>
            </w:r>
            <w:r w:rsidR="00BE3449">
              <w:t xml:space="preserve">the </w:t>
            </w:r>
            <w:r w:rsidRPr="007775AB">
              <w:t>topic</w:t>
            </w:r>
          </w:p>
          <w:p w:rsidR="00D605D2" w:rsidRPr="007775AB" w:rsidRDefault="00BE3449" w:rsidP="00D605D2">
            <w:pPr>
              <w:pStyle w:val="MatrixBullets"/>
            </w:pPr>
            <w:r>
              <w:t xml:space="preserve">Important years </w:t>
            </w:r>
            <w:r w:rsidR="00C833EF">
              <w:rPr>
                <w:rStyle w:val="RubricEntries10pt"/>
              </w:rPr>
              <w:t xml:space="preserve">pertaining to </w:t>
            </w:r>
            <w:r>
              <w:t>the</w:t>
            </w:r>
            <w:r w:rsidR="00D605D2" w:rsidRPr="007775AB">
              <w:t xml:space="preserve"> topic</w:t>
            </w:r>
          </w:p>
          <w:p w:rsidR="00D605D2" w:rsidRPr="001D1C63" w:rsidRDefault="00BE3449" w:rsidP="00D605D2">
            <w:pPr>
              <w:pStyle w:val="MatrixBullets"/>
            </w:pPr>
            <w:r>
              <w:t>Three important facts about the</w:t>
            </w:r>
            <w:r w:rsidR="00D605D2" w:rsidRPr="007775AB">
              <w:t xml:space="preserve"> topic</w:t>
            </w:r>
          </w:p>
        </w:tc>
        <w:tc>
          <w:tcPr>
            <w:tcW w:w="2219" w:type="dxa"/>
          </w:tcPr>
          <w:p w:rsidR="00D605D2" w:rsidRPr="001D1C63" w:rsidRDefault="00D605D2" w:rsidP="00D605D2"/>
        </w:tc>
      </w:tr>
      <w:tr w:rsidR="00D605D2" w:rsidTr="00C833EF">
        <w:trPr>
          <w:jc w:val="center"/>
        </w:trPr>
        <w:tc>
          <w:tcPr>
            <w:tcW w:w="2130" w:type="dxa"/>
          </w:tcPr>
          <w:p w:rsidR="00D605D2" w:rsidRPr="00537E83" w:rsidRDefault="00D605D2" w:rsidP="00D605D2">
            <w:pPr>
              <w:rPr>
                <w:rStyle w:val="Bold"/>
              </w:rPr>
            </w:pPr>
            <w:r w:rsidRPr="00537E83">
              <w:rPr>
                <w:rStyle w:val="Bold"/>
              </w:rPr>
              <w:t>Content</w:t>
            </w:r>
          </w:p>
        </w:tc>
        <w:tc>
          <w:tcPr>
            <w:tcW w:w="2542" w:type="dxa"/>
          </w:tcPr>
          <w:p w:rsidR="00D605D2" w:rsidRPr="00537E83" w:rsidRDefault="00D605D2" w:rsidP="00D605D2">
            <w:pPr>
              <w:pStyle w:val="MatrixRubricEntries"/>
              <w:rPr>
                <w:rStyle w:val="RubricEntries10pt"/>
              </w:rPr>
            </w:pPr>
            <w:r w:rsidRPr="00537E83">
              <w:rPr>
                <w:rStyle w:val="RubricEntries10pt"/>
              </w:rPr>
              <w:t>The fo</w:t>
            </w:r>
            <w:r w:rsidR="00BE3449">
              <w:rPr>
                <w:rStyle w:val="RubricEntries10pt"/>
              </w:rPr>
              <w:t>llowing components are included.</w:t>
            </w:r>
          </w:p>
          <w:p w:rsidR="00D605D2" w:rsidRDefault="00D605D2" w:rsidP="00D605D2">
            <w:pPr>
              <w:pStyle w:val="MatrixBullets"/>
            </w:pPr>
            <w:r>
              <w:t>Title of presentation</w:t>
            </w:r>
          </w:p>
          <w:p w:rsidR="00D605D2" w:rsidRDefault="00D605D2" w:rsidP="00D605D2">
            <w:pPr>
              <w:pStyle w:val="MatrixBullets"/>
            </w:pPr>
            <w:r>
              <w:t>Brief intr</w:t>
            </w:r>
            <w:r w:rsidR="00BE3449">
              <w:t>oduction and explanation of the</w:t>
            </w:r>
            <w:r>
              <w:t xml:space="preserve"> topic</w:t>
            </w:r>
          </w:p>
          <w:p w:rsidR="00D605D2" w:rsidRDefault="00D605D2" w:rsidP="00D605D2">
            <w:pPr>
              <w:pStyle w:val="MatrixBullets"/>
            </w:pPr>
            <w:r>
              <w:t>Considered questions and statements</w:t>
            </w:r>
          </w:p>
          <w:p w:rsidR="00D605D2" w:rsidRPr="002C062F" w:rsidRDefault="00D605D2" w:rsidP="00D605D2">
            <w:pPr>
              <w:pStyle w:val="MatrixBullets"/>
            </w:pPr>
            <w:r>
              <w:t>Citation of all sources used in APA format</w:t>
            </w:r>
          </w:p>
        </w:tc>
        <w:tc>
          <w:tcPr>
            <w:tcW w:w="2543" w:type="dxa"/>
          </w:tcPr>
          <w:p w:rsidR="00D605D2" w:rsidRPr="00537E83" w:rsidRDefault="00D605D2" w:rsidP="00D605D2">
            <w:pPr>
              <w:pStyle w:val="MatrixRubricEntries"/>
              <w:rPr>
                <w:rStyle w:val="RubricEntries10pt"/>
              </w:rPr>
            </w:pPr>
            <w:r w:rsidRPr="00537E83">
              <w:rPr>
                <w:rStyle w:val="RubricEntries10pt"/>
              </w:rPr>
              <w:t>The fo</w:t>
            </w:r>
            <w:r w:rsidR="00BE3449">
              <w:rPr>
                <w:rStyle w:val="RubricEntries10pt"/>
              </w:rPr>
              <w:t>llowing components are included.</w:t>
            </w:r>
          </w:p>
          <w:p w:rsidR="00D605D2" w:rsidRDefault="00D605D2" w:rsidP="00D605D2">
            <w:pPr>
              <w:pStyle w:val="MatrixBullets"/>
            </w:pPr>
            <w:r>
              <w:t>Title of presentation</w:t>
            </w:r>
          </w:p>
          <w:p w:rsidR="00D605D2" w:rsidRDefault="00D605D2" w:rsidP="00D605D2">
            <w:pPr>
              <w:pStyle w:val="MatrixBullets"/>
            </w:pPr>
            <w:r>
              <w:t>Brief intr</w:t>
            </w:r>
            <w:r w:rsidR="00BE3449">
              <w:t>oduction and explanation of the</w:t>
            </w:r>
            <w:r>
              <w:t xml:space="preserve"> topic</w:t>
            </w:r>
          </w:p>
          <w:p w:rsidR="00D605D2" w:rsidRDefault="00D605D2" w:rsidP="00D605D2">
            <w:pPr>
              <w:pStyle w:val="MatrixBullets"/>
            </w:pPr>
            <w:r>
              <w:t>Considered questions and statements</w:t>
            </w:r>
          </w:p>
          <w:p w:rsidR="00D605D2" w:rsidRPr="002C062F" w:rsidRDefault="00D605D2" w:rsidP="00D605D2">
            <w:pPr>
              <w:pStyle w:val="MatrixBullets"/>
            </w:pPr>
            <w:r>
              <w:t>Citation of all sources used but in incorrect format</w:t>
            </w:r>
          </w:p>
        </w:tc>
        <w:tc>
          <w:tcPr>
            <w:tcW w:w="2542" w:type="dxa"/>
          </w:tcPr>
          <w:p w:rsidR="00D605D2" w:rsidRPr="00537E83" w:rsidRDefault="00D605D2" w:rsidP="00D605D2">
            <w:pPr>
              <w:pStyle w:val="MatrixRubricEntries"/>
              <w:rPr>
                <w:rStyle w:val="RubricEntries10pt"/>
              </w:rPr>
            </w:pPr>
            <w:r w:rsidRPr="00537E83">
              <w:rPr>
                <w:rStyle w:val="RubricEntries10pt"/>
              </w:rPr>
              <w:t>One of the f</w:t>
            </w:r>
            <w:r w:rsidR="00BE3449">
              <w:rPr>
                <w:rStyle w:val="RubricEntries10pt"/>
              </w:rPr>
              <w:t>ollowing components are missing.</w:t>
            </w:r>
          </w:p>
          <w:p w:rsidR="00D605D2" w:rsidRDefault="00D605D2" w:rsidP="00D605D2">
            <w:pPr>
              <w:pStyle w:val="MatrixBullets"/>
            </w:pPr>
            <w:r>
              <w:t>Title of presentation</w:t>
            </w:r>
          </w:p>
          <w:p w:rsidR="00D605D2" w:rsidRDefault="00D605D2" w:rsidP="00D605D2">
            <w:pPr>
              <w:pStyle w:val="MatrixBullets"/>
            </w:pPr>
            <w:r>
              <w:t>Brief intr</w:t>
            </w:r>
            <w:r w:rsidR="00BE3449">
              <w:t>oduction and explanation of the</w:t>
            </w:r>
            <w:r>
              <w:t xml:space="preserve"> topic</w:t>
            </w:r>
          </w:p>
          <w:p w:rsidR="00D605D2" w:rsidRDefault="00D605D2" w:rsidP="00D605D2">
            <w:pPr>
              <w:pStyle w:val="MatrixBullets"/>
            </w:pPr>
            <w:r>
              <w:t>Considered questions and statements</w:t>
            </w:r>
          </w:p>
          <w:p w:rsidR="00D605D2" w:rsidRPr="001D1C63" w:rsidRDefault="00D605D2" w:rsidP="00D605D2">
            <w:pPr>
              <w:pStyle w:val="MatrixBullets"/>
            </w:pPr>
            <w:r>
              <w:t>Citation of all sources used in APA format</w:t>
            </w:r>
          </w:p>
        </w:tc>
        <w:tc>
          <w:tcPr>
            <w:tcW w:w="2543" w:type="dxa"/>
          </w:tcPr>
          <w:p w:rsidR="00D605D2" w:rsidRPr="00537E83" w:rsidRDefault="00D605D2" w:rsidP="00D605D2">
            <w:pPr>
              <w:pStyle w:val="MatrixRubricEntries"/>
              <w:rPr>
                <w:rStyle w:val="RubricEntries10pt"/>
              </w:rPr>
            </w:pPr>
            <w:r w:rsidRPr="00537E83">
              <w:rPr>
                <w:rStyle w:val="RubricEntries10pt"/>
              </w:rPr>
              <w:t>Two or more of the f</w:t>
            </w:r>
            <w:r w:rsidR="00BE3449">
              <w:rPr>
                <w:rStyle w:val="RubricEntries10pt"/>
              </w:rPr>
              <w:t>ollowing components are missing.</w:t>
            </w:r>
          </w:p>
          <w:p w:rsidR="00D605D2" w:rsidRDefault="00D605D2" w:rsidP="00D605D2">
            <w:pPr>
              <w:pStyle w:val="MatrixBullets"/>
            </w:pPr>
            <w:r>
              <w:t>Title of presentation</w:t>
            </w:r>
          </w:p>
          <w:p w:rsidR="00D605D2" w:rsidRDefault="00D605D2" w:rsidP="00D605D2">
            <w:pPr>
              <w:pStyle w:val="MatrixBullets"/>
            </w:pPr>
            <w:r>
              <w:t>Brief intr</w:t>
            </w:r>
            <w:r w:rsidR="00BE3449">
              <w:t>oduction and explanation of the</w:t>
            </w:r>
            <w:r>
              <w:t xml:space="preserve"> topic</w:t>
            </w:r>
          </w:p>
          <w:p w:rsidR="00D605D2" w:rsidRDefault="00D605D2" w:rsidP="00D605D2">
            <w:pPr>
              <w:pStyle w:val="MatrixBullets"/>
            </w:pPr>
            <w:r>
              <w:t>Considered questions and statements</w:t>
            </w:r>
          </w:p>
          <w:p w:rsidR="00D605D2" w:rsidRPr="001D1C63" w:rsidRDefault="00D605D2" w:rsidP="00D605D2">
            <w:pPr>
              <w:pStyle w:val="MatrixBullets"/>
            </w:pPr>
            <w:r>
              <w:t>Citation of all sources used in APA format</w:t>
            </w:r>
          </w:p>
        </w:tc>
        <w:tc>
          <w:tcPr>
            <w:tcW w:w="2219" w:type="dxa"/>
          </w:tcPr>
          <w:p w:rsidR="00D605D2" w:rsidRPr="001D1C63" w:rsidRDefault="00D605D2" w:rsidP="00D605D2"/>
        </w:tc>
      </w:tr>
      <w:tr w:rsidR="00D605D2" w:rsidTr="00C833EF">
        <w:trPr>
          <w:jc w:val="center"/>
        </w:trPr>
        <w:tc>
          <w:tcPr>
            <w:tcW w:w="2130" w:type="dxa"/>
          </w:tcPr>
          <w:p w:rsidR="00D605D2" w:rsidRPr="00537E83" w:rsidRDefault="00D605D2" w:rsidP="00D605D2">
            <w:pPr>
              <w:rPr>
                <w:rStyle w:val="Bold"/>
              </w:rPr>
            </w:pPr>
            <w:r w:rsidRPr="00537E83">
              <w:rPr>
                <w:rStyle w:val="Bold"/>
              </w:rPr>
              <w:t>Engagement</w:t>
            </w:r>
          </w:p>
        </w:tc>
        <w:tc>
          <w:tcPr>
            <w:tcW w:w="2542" w:type="dxa"/>
          </w:tcPr>
          <w:p w:rsidR="00D605D2" w:rsidRPr="00336B93" w:rsidRDefault="00D605D2" w:rsidP="00D605D2">
            <w:pPr>
              <w:pStyle w:val="MatrixRubricEntries"/>
              <w:rPr>
                <w:rStyle w:val="RubricEntries10pt"/>
              </w:rPr>
            </w:pPr>
            <w:r w:rsidRPr="00336B93">
              <w:rPr>
                <w:rStyle w:val="RubricEntries10pt"/>
              </w:rPr>
              <w:t>The presentation is colorful, has pictures relating to events, and additional interesting information about the assigned topic.</w:t>
            </w:r>
          </w:p>
        </w:tc>
        <w:tc>
          <w:tcPr>
            <w:tcW w:w="2543" w:type="dxa"/>
          </w:tcPr>
          <w:p w:rsidR="00D605D2" w:rsidRPr="00336B93" w:rsidRDefault="00D605D2" w:rsidP="00D605D2">
            <w:pPr>
              <w:pStyle w:val="MatrixRubricEntries"/>
              <w:rPr>
                <w:rStyle w:val="RubricEntries10pt"/>
              </w:rPr>
            </w:pPr>
            <w:r w:rsidRPr="00336B93">
              <w:rPr>
                <w:rStyle w:val="RubricEntries10pt"/>
              </w:rPr>
              <w:t>The presentation is colorful, has pictures relating to events but there is no additional interesting information about the assigned topic.</w:t>
            </w:r>
          </w:p>
        </w:tc>
        <w:tc>
          <w:tcPr>
            <w:tcW w:w="2542" w:type="dxa"/>
          </w:tcPr>
          <w:p w:rsidR="00D605D2" w:rsidRPr="00336B93" w:rsidRDefault="00D605D2" w:rsidP="00D605D2">
            <w:pPr>
              <w:pStyle w:val="MatrixRubricEntries"/>
              <w:rPr>
                <w:rStyle w:val="RubricEntries10pt"/>
              </w:rPr>
            </w:pPr>
            <w:r w:rsidRPr="00336B93">
              <w:rPr>
                <w:rStyle w:val="RubricEntries10pt"/>
              </w:rPr>
              <w:t>The presentation has pictures relating to events but is not colorful nor does it have additional interesting information about the assigned topic.</w:t>
            </w:r>
          </w:p>
        </w:tc>
        <w:tc>
          <w:tcPr>
            <w:tcW w:w="2543" w:type="dxa"/>
          </w:tcPr>
          <w:p w:rsidR="00D605D2" w:rsidRPr="00537E83" w:rsidRDefault="00D605D2" w:rsidP="00D605D2">
            <w:pPr>
              <w:pStyle w:val="MatrixRubricEntries"/>
              <w:rPr>
                <w:rStyle w:val="RubricEntries10pt"/>
              </w:rPr>
            </w:pPr>
            <w:r w:rsidRPr="00336B93">
              <w:rPr>
                <w:rStyle w:val="RubricEntries10pt"/>
              </w:rPr>
              <w:t>The presentation is colorful but it does not have pictures relating to events nor does it have additional interesting information about the assigned topic.</w:t>
            </w:r>
          </w:p>
        </w:tc>
        <w:tc>
          <w:tcPr>
            <w:tcW w:w="2219" w:type="dxa"/>
          </w:tcPr>
          <w:p w:rsidR="00D605D2" w:rsidRPr="00F3457D" w:rsidRDefault="00D605D2" w:rsidP="00D605D2"/>
        </w:tc>
      </w:tr>
      <w:tr w:rsidR="00D605D2" w:rsidTr="00C833EF">
        <w:trPr>
          <w:trHeight w:val="800"/>
          <w:jc w:val="center"/>
        </w:trPr>
        <w:tc>
          <w:tcPr>
            <w:tcW w:w="2130" w:type="dxa"/>
          </w:tcPr>
          <w:p w:rsidR="00D605D2" w:rsidRDefault="00D605D2" w:rsidP="00D605D2">
            <w:pPr>
              <w:spacing w:before="100" w:after="100"/>
              <w:rPr>
                <w:b/>
              </w:rPr>
            </w:pPr>
            <w:r>
              <w:rPr>
                <w:b/>
              </w:rPr>
              <w:t>Overall Comments</w:t>
            </w:r>
          </w:p>
        </w:tc>
        <w:tc>
          <w:tcPr>
            <w:tcW w:w="12389" w:type="dxa"/>
            <w:gridSpan w:val="5"/>
          </w:tcPr>
          <w:p w:rsidR="00D605D2" w:rsidRPr="00F3457D" w:rsidRDefault="00D605D2" w:rsidP="00D605D2"/>
        </w:tc>
      </w:tr>
    </w:tbl>
    <w:p w:rsidR="00210996" w:rsidRPr="00C833EF" w:rsidRDefault="00210996" w:rsidP="00227916">
      <w:pPr>
        <w:rPr>
          <w:sz w:val="2"/>
          <w:szCs w:val="2"/>
        </w:rPr>
      </w:pPr>
      <w:bookmarkStart w:id="0" w:name="_GoBack"/>
      <w:bookmarkEnd w:id="0"/>
    </w:p>
    <w:sectPr w:rsidR="00210996" w:rsidRPr="00C833EF" w:rsidSect="00D605D2">
      <w:footerReference w:type="default" r:id="rId8"/>
      <w:headerReference w:type="first" r:id="rId9"/>
      <w:footerReference w:type="first" r:id="rId10"/>
      <w:pgSz w:w="15840" w:h="12240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08A" w:rsidRDefault="0023108A">
      <w:r>
        <w:separator/>
      </w:r>
    </w:p>
  </w:endnote>
  <w:endnote w:type="continuationSeparator" w:id="0">
    <w:p w:rsidR="0023108A" w:rsidRDefault="00231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C833EF" w:rsidRPr="007F0280" w:rsidTr="00FF44A1">
      <w:tc>
        <w:tcPr>
          <w:tcW w:w="4968" w:type="dxa"/>
          <w:shd w:val="clear" w:color="auto" w:fill="F2F2F2"/>
        </w:tcPr>
        <w:p w:rsidR="00C833EF" w:rsidRPr="003B0686" w:rsidRDefault="00C833EF" w:rsidP="00C833EF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9630" w:type="dxa"/>
          <w:shd w:val="clear" w:color="auto" w:fill="F2F2F2"/>
        </w:tcPr>
        <w:p w:rsidR="00C833EF" w:rsidRDefault="00C833EF" w:rsidP="00C833EF">
          <w:pPr>
            <w:pStyle w:val="Footer"/>
          </w:pPr>
          <w:r>
            <w:t>FSS</w:t>
          </w:r>
          <w:r w:rsidRPr="003B0686">
            <w:t xml:space="preserve"> – </w:t>
          </w:r>
          <w:r>
            <w:t>Project</w:t>
          </w:r>
          <w:r w:rsidRPr="003B0686">
            <w:t xml:space="preserve"> </w:t>
          </w:r>
          <w:r>
            <w:t>1.1.3 Evaluation Rubric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>
            <w:rPr>
              <w:rStyle w:val="PageNumber"/>
              <w:rFonts w:cs="Arial"/>
              <w:noProof/>
              <w:szCs w:val="20"/>
            </w:rPr>
            <w:t>2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C833EF" w:rsidRPr="00C833EF" w:rsidRDefault="00C833EF" w:rsidP="00C833EF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C833EF" w:rsidRPr="007F0280" w:rsidTr="00FF44A1">
      <w:tc>
        <w:tcPr>
          <w:tcW w:w="4968" w:type="dxa"/>
          <w:shd w:val="clear" w:color="auto" w:fill="F2F2F2"/>
        </w:tcPr>
        <w:p w:rsidR="00C833EF" w:rsidRPr="003B0686" w:rsidRDefault="00C833EF" w:rsidP="00C833EF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9630" w:type="dxa"/>
          <w:shd w:val="clear" w:color="auto" w:fill="F2F2F2"/>
        </w:tcPr>
        <w:p w:rsidR="00C833EF" w:rsidRDefault="00C833EF" w:rsidP="00C833EF">
          <w:pPr>
            <w:pStyle w:val="Footer"/>
          </w:pPr>
          <w:r>
            <w:t>FSS</w:t>
          </w:r>
          <w:r w:rsidRPr="003B0686">
            <w:t xml:space="preserve"> – </w:t>
          </w:r>
          <w:r>
            <w:t>Project</w:t>
          </w:r>
          <w:r w:rsidRPr="003B0686">
            <w:t xml:space="preserve"> </w:t>
          </w:r>
          <w:r>
            <w:t>1.1.3 Evaluation Rubric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C833EF" w:rsidRPr="00C833EF" w:rsidRDefault="00C833EF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08A" w:rsidRDefault="0023108A">
      <w:r>
        <w:separator/>
      </w:r>
    </w:p>
  </w:footnote>
  <w:footnote w:type="continuationSeparator" w:id="0">
    <w:p w:rsidR="0023108A" w:rsidRDefault="00231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18C" w:rsidRDefault="00A8218C" w:rsidP="00D605D2">
    <w:pPr>
      <w:pStyle w:val="Footer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2.25pt;height:12.25pt" o:bullet="t">
        <v:imagedata r:id="rId1" o:title="mso1DB"/>
      </v:shape>
    </w:pict>
  </w:numPicBullet>
  <w:numPicBullet w:numPicBulletId="1">
    <w:pict>
      <v:shape id="_x0000_i1083" type="#_x0000_t75" style="width:2in;height:126.3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05D2"/>
    <w:rsid w:val="00004D44"/>
    <w:rsid w:val="00023EF4"/>
    <w:rsid w:val="0006381D"/>
    <w:rsid w:val="000643C4"/>
    <w:rsid w:val="00095B65"/>
    <w:rsid w:val="000D330B"/>
    <w:rsid w:val="000E30CE"/>
    <w:rsid w:val="00120DA8"/>
    <w:rsid w:val="00125FE3"/>
    <w:rsid w:val="00140531"/>
    <w:rsid w:val="001522F9"/>
    <w:rsid w:val="00164A78"/>
    <w:rsid w:val="00186EA4"/>
    <w:rsid w:val="001C5732"/>
    <w:rsid w:val="001D3468"/>
    <w:rsid w:val="001F5964"/>
    <w:rsid w:val="00210996"/>
    <w:rsid w:val="002212A2"/>
    <w:rsid w:val="00227916"/>
    <w:rsid w:val="0023108A"/>
    <w:rsid w:val="00237C35"/>
    <w:rsid w:val="002438C6"/>
    <w:rsid w:val="00251483"/>
    <w:rsid w:val="00261D56"/>
    <w:rsid w:val="00270C46"/>
    <w:rsid w:val="00276DA5"/>
    <w:rsid w:val="00292340"/>
    <w:rsid w:val="002B0DD0"/>
    <w:rsid w:val="002C5E76"/>
    <w:rsid w:val="002E4407"/>
    <w:rsid w:val="002F0B3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E2BBD"/>
    <w:rsid w:val="00403D91"/>
    <w:rsid w:val="0041298F"/>
    <w:rsid w:val="0041647F"/>
    <w:rsid w:val="0042007E"/>
    <w:rsid w:val="004A44E1"/>
    <w:rsid w:val="004B1465"/>
    <w:rsid w:val="004B1A28"/>
    <w:rsid w:val="004C09EA"/>
    <w:rsid w:val="004C1D05"/>
    <w:rsid w:val="004E68A6"/>
    <w:rsid w:val="004F5B01"/>
    <w:rsid w:val="005016DB"/>
    <w:rsid w:val="00505B14"/>
    <w:rsid w:val="005328FF"/>
    <w:rsid w:val="00537CA6"/>
    <w:rsid w:val="005406FE"/>
    <w:rsid w:val="005460BE"/>
    <w:rsid w:val="00546966"/>
    <w:rsid w:val="00581278"/>
    <w:rsid w:val="00581DD4"/>
    <w:rsid w:val="00586BFE"/>
    <w:rsid w:val="005B2542"/>
    <w:rsid w:val="005E14F5"/>
    <w:rsid w:val="005F2928"/>
    <w:rsid w:val="005F3C3B"/>
    <w:rsid w:val="00615F35"/>
    <w:rsid w:val="006208FA"/>
    <w:rsid w:val="006347F4"/>
    <w:rsid w:val="006360D5"/>
    <w:rsid w:val="00642FCB"/>
    <w:rsid w:val="00644EFE"/>
    <w:rsid w:val="00654B6C"/>
    <w:rsid w:val="006552C0"/>
    <w:rsid w:val="006656BB"/>
    <w:rsid w:val="006838B0"/>
    <w:rsid w:val="006A4101"/>
    <w:rsid w:val="006A4781"/>
    <w:rsid w:val="006C4146"/>
    <w:rsid w:val="006C4ADF"/>
    <w:rsid w:val="006D10CA"/>
    <w:rsid w:val="006F38A4"/>
    <w:rsid w:val="00703684"/>
    <w:rsid w:val="00715734"/>
    <w:rsid w:val="007338A2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75ED"/>
    <w:rsid w:val="00864182"/>
    <w:rsid w:val="00875A5A"/>
    <w:rsid w:val="008A3B43"/>
    <w:rsid w:val="008D1630"/>
    <w:rsid w:val="0090461E"/>
    <w:rsid w:val="00905BAB"/>
    <w:rsid w:val="00960B08"/>
    <w:rsid w:val="009664A4"/>
    <w:rsid w:val="00966E61"/>
    <w:rsid w:val="0098363E"/>
    <w:rsid w:val="009C1220"/>
    <w:rsid w:val="009C4D66"/>
    <w:rsid w:val="009E0675"/>
    <w:rsid w:val="009F29A8"/>
    <w:rsid w:val="00A02D67"/>
    <w:rsid w:val="00A241A8"/>
    <w:rsid w:val="00A31333"/>
    <w:rsid w:val="00A41DA8"/>
    <w:rsid w:val="00A45FE8"/>
    <w:rsid w:val="00A70C87"/>
    <w:rsid w:val="00A8218C"/>
    <w:rsid w:val="00A82C3B"/>
    <w:rsid w:val="00A856C3"/>
    <w:rsid w:val="00AC1398"/>
    <w:rsid w:val="00AC6CF6"/>
    <w:rsid w:val="00AE0075"/>
    <w:rsid w:val="00AF47E6"/>
    <w:rsid w:val="00AF6E0C"/>
    <w:rsid w:val="00B032F1"/>
    <w:rsid w:val="00B05D83"/>
    <w:rsid w:val="00B17F99"/>
    <w:rsid w:val="00B43C31"/>
    <w:rsid w:val="00B45B73"/>
    <w:rsid w:val="00B541ED"/>
    <w:rsid w:val="00B836E8"/>
    <w:rsid w:val="00B94588"/>
    <w:rsid w:val="00BB056A"/>
    <w:rsid w:val="00BD7B24"/>
    <w:rsid w:val="00BE2F3A"/>
    <w:rsid w:val="00BE3449"/>
    <w:rsid w:val="00BF2C89"/>
    <w:rsid w:val="00C03055"/>
    <w:rsid w:val="00C33247"/>
    <w:rsid w:val="00C412F9"/>
    <w:rsid w:val="00C53150"/>
    <w:rsid w:val="00C833EF"/>
    <w:rsid w:val="00CA427F"/>
    <w:rsid w:val="00CC21A3"/>
    <w:rsid w:val="00CE1E13"/>
    <w:rsid w:val="00CE1E34"/>
    <w:rsid w:val="00CF6E1D"/>
    <w:rsid w:val="00D26462"/>
    <w:rsid w:val="00D27120"/>
    <w:rsid w:val="00D449A4"/>
    <w:rsid w:val="00D605D2"/>
    <w:rsid w:val="00D77906"/>
    <w:rsid w:val="00D813DD"/>
    <w:rsid w:val="00D83D7D"/>
    <w:rsid w:val="00D9030F"/>
    <w:rsid w:val="00DC3376"/>
    <w:rsid w:val="00DE2030"/>
    <w:rsid w:val="00DE2572"/>
    <w:rsid w:val="00E02AFD"/>
    <w:rsid w:val="00E0723A"/>
    <w:rsid w:val="00E33390"/>
    <w:rsid w:val="00E430F2"/>
    <w:rsid w:val="00E56B76"/>
    <w:rsid w:val="00E56BAB"/>
    <w:rsid w:val="00E65C9D"/>
    <w:rsid w:val="00E70B1A"/>
    <w:rsid w:val="00E71418"/>
    <w:rsid w:val="00E821B9"/>
    <w:rsid w:val="00E83AB6"/>
    <w:rsid w:val="00ED5F02"/>
    <w:rsid w:val="00F01A9E"/>
    <w:rsid w:val="00F4061F"/>
    <w:rsid w:val="00F55DDB"/>
    <w:rsid w:val="00F72E63"/>
    <w:rsid w:val="00F7359C"/>
    <w:rsid w:val="00F76840"/>
    <w:rsid w:val="00F825C5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100CCE-158E-4F6E-8835-630B42021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SSHeading">
    <w:name w:val="FSSHeading"/>
    <w:basedOn w:val="Normal"/>
    <w:rsid w:val="00E56B76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4F5B0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FSS_Rubric_Template</Template>
  <TotalTime>2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1.1.3 Evaluation Rubric</vt:lpstr>
    </vt:vector>
  </TitlesOfParts>
  <Manager>Dan Jansen</Manager>
  <Company>Curriculum for Agricultural Science Education</Company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1.1.3 Evaluation Rubric</dc:title>
  <dc:subject>FSS- Unit 1 - Lesson 1.1 Exploring Food Science</dc:subject>
  <dc:creator>Leslie Fairchild</dc:creator>
  <cp:keywords/>
  <dc:description/>
  <cp:lastModifiedBy>Marlene Jansen</cp:lastModifiedBy>
  <cp:revision>3</cp:revision>
  <cp:lastPrinted>2014-03-03T20:17:00Z</cp:lastPrinted>
  <dcterms:created xsi:type="dcterms:W3CDTF">2015-06-20T17:35:00Z</dcterms:created>
  <dcterms:modified xsi:type="dcterms:W3CDTF">2015-08-25T22:42:00Z</dcterms:modified>
</cp:coreProperties>
</file>